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1534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Quésia Ferreira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Quésia Ferreira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F116F2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06B" w:rsidRDefault="00A9306B">
      <w:r>
        <w:separator/>
      </w:r>
    </w:p>
  </w:endnote>
  <w:endnote w:type="continuationSeparator" w:id="0">
    <w:p w:rsidR="00A9306B" w:rsidRDefault="00A9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6B" w:rsidRDefault="00A9306B">
      <w:r>
        <w:separator/>
      </w:r>
    </w:p>
  </w:footnote>
  <w:footnote w:type="continuationSeparator" w:id="0">
    <w:p w:rsidR="00A9306B" w:rsidRDefault="00A93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4C9D0A91" wp14:editId="3FAB31A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259C6008" wp14:editId="7B1CEB9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1F880F00" wp14:editId="41B43D8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9306B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116F2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2015-08-18T15:30:00Z</dcterms:created>
  <dcterms:modified xsi:type="dcterms:W3CDTF">2015-08-18T15:30:00Z</dcterms:modified>
</cp:coreProperties>
</file>